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50175" w14:textId="77777777" w:rsidR="00B603A4" w:rsidRDefault="00B603A4" w:rsidP="00B603A4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SOMERFELD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DC5CA23" w14:textId="77777777" w:rsidR="00B603A4" w:rsidRDefault="00B603A4" w:rsidP="00B603A4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Feltham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Middlesex. Husbandman.</w:t>
      </w:r>
    </w:p>
    <w:p w14:paraId="47E85204" w14:textId="77777777" w:rsidR="00B603A4" w:rsidRDefault="00B603A4" w:rsidP="00B603A4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69F5139" w14:textId="77777777" w:rsidR="00B603A4" w:rsidRDefault="00B603A4" w:rsidP="00B603A4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8FBD585" w14:textId="77777777" w:rsidR="00B603A4" w:rsidRDefault="00B603A4" w:rsidP="00B603A4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He appears in the Plea Rolls.</w:t>
      </w:r>
    </w:p>
    <w:p w14:paraId="103B12AE" w14:textId="77777777" w:rsidR="00B603A4" w:rsidRDefault="00B603A4" w:rsidP="00B603A4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45485C00" w14:textId="77777777" w:rsidR="00B603A4" w:rsidRDefault="00B603A4" w:rsidP="00B603A4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3FE4E16" w14:textId="77777777" w:rsidR="00B603A4" w:rsidRDefault="00B603A4" w:rsidP="00B603A4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E064C8D" w14:textId="77777777" w:rsidR="00B603A4" w:rsidRDefault="00B603A4" w:rsidP="00B603A4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18 January 2022</w:t>
      </w:r>
    </w:p>
    <w:p w14:paraId="672436C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C839A" w14:textId="77777777" w:rsidR="00B603A4" w:rsidRDefault="00B603A4" w:rsidP="009139A6">
      <w:r>
        <w:separator/>
      </w:r>
    </w:p>
  </w:endnote>
  <w:endnote w:type="continuationSeparator" w:id="0">
    <w:p w14:paraId="4BA340F1" w14:textId="77777777" w:rsidR="00B603A4" w:rsidRDefault="00B603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6F2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C598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D6C5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6A937" w14:textId="77777777" w:rsidR="00B603A4" w:rsidRDefault="00B603A4" w:rsidP="009139A6">
      <w:r>
        <w:separator/>
      </w:r>
    </w:p>
  </w:footnote>
  <w:footnote w:type="continuationSeparator" w:id="0">
    <w:p w14:paraId="35B8C2E6" w14:textId="77777777" w:rsidR="00B603A4" w:rsidRDefault="00B603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4D1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763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8A2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3A4"/>
    <w:rsid w:val="000666E0"/>
    <w:rsid w:val="002510B7"/>
    <w:rsid w:val="005C130B"/>
    <w:rsid w:val="00826F5C"/>
    <w:rsid w:val="009139A6"/>
    <w:rsid w:val="009448BB"/>
    <w:rsid w:val="00A3176C"/>
    <w:rsid w:val="00AE65F8"/>
    <w:rsid w:val="00B603A4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2C1FB"/>
  <w15:chartTrackingRefBased/>
  <w15:docId w15:val="{21F2367B-55C6-4C6D-87B3-02E54A623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603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2022-02-19T18:57:00Z</dcterms:created>
  <dcterms:modified xsi:type="dcterms:W3CDTF">2022-02-19T18:57:00Z</dcterms:modified>
</cp:coreProperties>
</file>